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6B426D" w:rsidRPr="006B426D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Διηθητικό χαρτί </w:t>
            </w:r>
            <w:bookmarkStart w:id="0" w:name="_GoBack"/>
            <w:bookmarkEnd w:id="0"/>
          </w:p>
        </w:tc>
      </w:tr>
      <w:tr w:rsidR="006B426D" w:rsidRPr="006B426D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B426D" w:rsidRPr="006B426D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B426D" w:rsidRPr="006B426D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B426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B42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B42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B42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B42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B426D" w:rsidRPr="006B426D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6D" w:rsidRPr="006B426D" w:rsidRDefault="006B426D" w:rsidP="006B426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Διηθητικό χαρτί 40 x 40 </w:t>
            </w:r>
            <w:proofErr w:type="spellStart"/>
            <w:r w:rsidRPr="006B426D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proofErr w:type="spellEnd"/>
            <w:r w:rsidRPr="006B42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65 </w:t>
            </w:r>
            <w:proofErr w:type="spellStart"/>
            <w:r w:rsidRPr="006B426D">
              <w:rPr>
                <w:rFonts w:ascii="Tahoma" w:hAnsi="Tahoma" w:cs="Tahoma"/>
                <w:color w:val="000000"/>
                <w:sz w:val="18"/>
                <w:szCs w:val="18"/>
              </w:rPr>
              <w:t>gr</w:t>
            </w:r>
            <w:proofErr w:type="spellEnd"/>
            <w:r w:rsidRPr="006B426D">
              <w:rPr>
                <w:rFonts w:ascii="Tahoma" w:hAnsi="Tahoma" w:cs="Tahoma"/>
                <w:color w:val="000000"/>
                <w:sz w:val="18"/>
                <w:szCs w:val="18"/>
              </w:rPr>
              <w:t>/m</w:t>
            </w:r>
            <w:r w:rsidRPr="006B426D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B426D" w:rsidRPr="006B426D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B426D" w:rsidRPr="006B426D" w:rsidRDefault="006B426D" w:rsidP="006B426D">
            <w:pPr>
              <w:rPr>
                <w:rFonts w:ascii="Tahoma" w:hAnsi="Tahoma" w:cs="Tahoma"/>
                <w:sz w:val="18"/>
                <w:szCs w:val="18"/>
              </w:rPr>
            </w:pPr>
            <w:r w:rsidRPr="006B426D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6B426D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6B42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500 φύλλα/πακέτο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6B426D" w:rsidRPr="006B426D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B426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426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426D">
              <w:rPr>
                <w:rFonts w:ascii="Tahoma" w:hAnsi="Tahoma" w:cs="Tahoma"/>
                <w:sz w:val="18"/>
                <w:szCs w:val="18"/>
              </w:rPr>
              <w:t>11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B426D" w:rsidRPr="006B426D" w:rsidRDefault="006B426D" w:rsidP="006B42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6B426D" w:rsidRDefault="00B43CAA" w:rsidP="006B426D"/>
    <w:sectPr w:rsidR="00B43CAA" w:rsidRPr="006B42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B426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A837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40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2025-11-24T11:19:00Z</dcterms:created>
  <dcterms:modified xsi:type="dcterms:W3CDTF">2025-11-24T11:19:00Z</dcterms:modified>
</cp:coreProperties>
</file>